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83A7C" w14:textId="77777777" w:rsidR="00990EA2" w:rsidRDefault="00990EA2" w:rsidP="00990E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CLOPTON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fl.1445)</w:t>
      </w:r>
    </w:p>
    <w:p w14:paraId="27B84C83" w14:textId="77777777" w:rsidR="00990EA2" w:rsidRDefault="00990EA2" w:rsidP="00990E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645C1089" w14:textId="77777777" w:rsidR="00990EA2" w:rsidRDefault="00990EA2" w:rsidP="00990EA2">
      <w:pPr>
        <w:pStyle w:val="NoSpacing"/>
        <w:rPr>
          <w:rFonts w:cs="Times New Roman"/>
          <w:szCs w:val="24"/>
        </w:rPr>
      </w:pPr>
    </w:p>
    <w:p w14:paraId="3AF33488" w14:textId="77777777" w:rsidR="00990EA2" w:rsidRDefault="00990EA2" w:rsidP="00990EA2">
      <w:pPr>
        <w:pStyle w:val="NoSpacing"/>
        <w:rPr>
          <w:rFonts w:cs="Times New Roman"/>
          <w:szCs w:val="24"/>
        </w:rPr>
      </w:pPr>
    </w:p>
    <w:p w14:paraId="1F331A4D" w14:textId="77777777" w:rsidR="00990EA2" w:rsidRDefault="00990EA2" w:rsidP="00990E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  <w:t>Principal of Nunne Hall.</w:t>
      </w:r>
    </w:p>
    <w:p w14:paraId="0684CE19" w14:textId="77777777" w:rsidR="00990EA2" w:rsidRDefault="00990EA2" w:rsidP="00990E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p.51)</w:t>
      </w:r>
    </w:p>
    <w:p w14:paraId="2FE34B8E" w14:textId="77777777" w:rsidR="00990EA2" w:rsidRDefault="00990EA2" w:rsidP="00990EA2">
      <w:pPr>
        <w:pStyle w:val="NoSpacing"/>
        <w:rPr>
          <w:rFonts w:cs="Times New Roman"/>
          <w:szCs w:val="24"/>
        </w:rPr>
      </w:pPr>
    </w:p>
    <w:p w14:paraId="3DD66273" w14:textId="77777777" w:rsidR="00990EA2" w:rsidRDefault="00990EA2" w:rsidP="00990EA2">
      <w:pPr>
        <w:pStyle w:val="NoSpacing"/>
        <w:rPr>
          <w:rFonts w:cs="Times New Roman"/>
          <w:szCs w:val="24"/>
        </w:rPr>
      </w:pPr>
    </w:p>
    <w:p w14:paraId="648BA3C7" w14:textId="77777777" w:rsidR="00990EA2" w:rsidRDefault="00990EA2" w:rsidP="00990E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November 2024</w:t>
      </w:r>
    </w:p>
    <w:p w14:paraId="4249E0D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23B49" w14:textId="77777777" w:rsidR="00990EA2" w:rsidRDefault="00990EA2" w:rsidP="009139A6">
      <w:r>
        <w:separator/>
      </w:r>
    </w:p>
  </w:endnote>
  <w:endnote w:type="continuationSeparator" w:id="0">
    <w:p w14:paraId="314AF3BB" w14:textId="77777777" w:rsidR="00990EA2" w:rsidRDefault="00990E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542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D50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CB53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C8E1D" w14:textId="77777777" w:rsidR="00990EA2" w:rsidRDefault="00990EA2" w:rsidP="009139A6">
      <w:r>
        <w:separator/>
      </w:r>
    </w:p>
  </w:footnote>
  <w:footnote w:type="continuationSeparator" w:id="0">
    <w:p w14:paraId="090EE1AB" w14:textId="77777777" w:rsidR="00990EA2" w:rsidRDefault="00990E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A40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F3F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8F4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A2"/>
    <w:rsid w:val="000666E0"/>
    <w:rsid w:val="002510B7"/>
    <w:rsid w:val="00270799"/>
    <w:rsid w:val="005C130B"/>
    <w:rsid w:val="007D4917"/>
    <w:rsid w:val="00826F5C"/>
    <w:rsid w:val="009139A6"/>
    <w:rsid w:val="009411C2"/>
    <w:rsid w:val="009448BB"/>
    <w:rsid w:val="00947624"/>
    <w:rsid w:val="00990EA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FF675"/>
  <w15:chartTrackingRefBased/>
  <w15:docId w15:val="{E5EAE293-D0B8-44B1-9243-9DAD60698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2024-11-12T21:05:00Z</dcterms:created>
  <dcterms:modified xsi:type="dcterms:W3CDTF">2024-11-12T21:05:00Z</dcterms:modified>
</cp:coreProperties>
</file>